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2026-0314-66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 Pulverschuppen, ZUE - SW-Pumpwerk-EMSR-Technik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